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1C3" w:rsidRDefault="005D71C3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5D71C3" w:rsidRPr="004C163C" w:rsidRDefault="005D71C3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5D71C3" w:rsidRPr="004B444B" w:rsidRDefault="005D71C3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5D71C3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5D71C3" w:rsidRPr="004B444B" w:rsidRDefault="005D71C3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5D71C3" w:rsidRDefault="005D71C3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5D71C3" w:rsidRPr="00E61551" w:rsidRDefault="005D71C3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5D71C3" w:rsidRPr="00C6428A" w:rsidRDefault="005D71C3" w:rsidP="00AE0107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C6428A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C6428A">
        <w:rPr>
          <w:b/>
          <w:bCs/>
          <w:color w:val="auto"/>
          <w:lang w:eastAsia="pl-PL"/>
        </w:rPr>
        <w:t>„</w:t>
      </w:r>
      <w:bookmarkEnd w:id="0"/>
      <w:r>
        <w:rPr>
          <w:b/>
          <w:sz w:val="32"/>
          <w:szCs w:val="32"/>
        </w:rPr>
        <w:t>B</w:t>
      </w:r>
      <w:r>
        <w:rPr>
          <w:b/>
          <w:sz w:val="28"/>
          <w:szCs w:val="28"/>
        </w:rPr>
        <w:t>udowa drogi dla pieszych i rowerów od granic miasta Leszno do miejscowości Lasocice – odcinek od granic miasta Leszna do węzła Leszno Zachód z wyłączeniem węzła Leszno Zachód</w:t>
      </w:r>
      <w:r w:rsidRPr="00C6428A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C6428A">
        <w:rPr>
          <w:i/>
          <w:color w:val="auto"/>
          <w:sz w:val="28"/>
          <w:szCs w:val="28"/>
          <w:lang w:eastAsia="pl-PL"/>
        </w:rPr>
        <w:t>,</w:t>
      </w:r>
      <w:r w:rsidRPr="00C6428A">
        <w:rPr>
          <w:i/>
          <w:color w:val="auto"/>
          <w:lang w:eastAsia="pl-PL"/>
        </w:rPr>
        <w:t xml:space="preserve"> </w:t>
      </w:r>
    </w:p>
    <w:p w:rsidR="005D71C3" w:rsidRPr="00275863" w:rsidRDefault="005D71C3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5D71C3" w:rsidRPr="00237778" w:rsidRDefault="005D71C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5D71C3" w:rsidRPr="00237778" w:rsidRDefault="005D71C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5D71C3" w:rsidRDefault="005D71C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5D71C3" w:rsidRPr="00237778" w:rsidRDefault="005D71C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5D71C3" w:rsidRDefault="005D71C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5D71C3" w:rsidRDefault="005D71C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5D71C3" w:rsidRPr="00237778" w:rsidRDefault="005D71C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5D71C3" w:rsidRPr="00237778" w:rsidRDefault="005D71C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5D71C3" w:rsidRDefault="005D71C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5D71C3" w:rsidRDefault="005D71C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5D71C3" w:rsidRPr="00237778" w:rsidRDefault="005D71C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5D71C3" w:rsidRDefault="005D71C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5D71C3" w:rsidRDefault="005D71C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5D71C3" w:rsidRDefault="005D71C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5D71C3" w:rsidRDefault="005D71C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5D71C3" w:rsidRDefault="005D71C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5D71C3" w:rsidRDefault="005D71C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5D71C3" w:rsidRPr="00B945C8" w:rsidRDefault="005D71C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bCs/>
          <w:color w:val="FF0000"/>
          <w:sz w:val="20"/>
          <w:szCs w:val="20"/>
        </w:rPr>
        <w:t>UWAGA:</w:t>
      </w:r>
    </w:p>
    <w:p w:rsidR="005D71C3" w:rsidRPr="004C163C" w:rsidRDefault="005D71C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B945C8">
        <w:rPr>
          <w:color w:val="FF0000"/>
          <w:sz w:val="20"/>
          <w:szCs w:val="20"/>
        </w:rPr>
        <w:t>.</w:t>
      </w:r>
    </w:p>
    <w:sectPr w:rsidR="005D71C3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1C3" w:rsidRDefault="005D71C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5D71C3" w:rsidRDefault="005D71C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1C3" w:rsidRDefault="005D71C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5D71C3" w:rsidRDefault="005D71C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1C3" w:rsidRPr="00C6428A" w:rsidRDefault="005D71C3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P.271.16</w:t>
    </w:r>
    <w:r w:rsidRPr="00C6428A">
      <w:rPr>
        <w:noProof/>
        <w:color w:val="auto"/>
        <w:lang w:eastAsia="pl-PL"/>
      </w:rPr>
      <w:t>.2026</w:t>
    </w:r>
  </w:p>
  <w:p w:rsidR="005D71C3" w:rsidRPr="00237778" w:rsidRDefault="005D71C3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0777"/>
    <w:rsid w:val="000058B1"/>
    <w:rsid w:val="00024238"/>
    <w:rsid w:val="00035EEB"/>
    <w:rsid w:val="00051374"/>
    <w:rsid w:val="000664CF"/>
    <w:rsid w:val="000717A6"/>
    <w:rsid w:val="000814B1"/>
    <w:rsid w:val="000837AD"/>
    <w:rsid w:val="000A1C10"/>
    <w:rsid w:val="000A790A"/>
    <w:rsid w:val="000B4B39"/>
    <w:rsid w:val="000D2E7B"/>
    <w:rsid w:val="000F4CF8"/>
    <w:rsid w:val="001110F3"/>
    <w:rsid w:val="001121CC"/>
    <w:rsid w:val="00175208"/>
    <w:rsid w:val="00183854"/>
    <w:rsid w:val="0019207B"/>
    <w:rsid w:val="001945E7"/>
    <w:rsid w:val="001B01D4"/>
    <w:rsid w:val="001B4AFF"/>
    <w:rsid w:val="001C0C77"/>
    <w:rsid w:val="001E45F4"/>
    <w:rsid w:val="001E6B1C"/>
    <w:rsid w:val="00236D9D"/>
    <w:rsid w:val="00237778"/>
    <w:rsid w:val="00267068"/>
    <w:rsid w:val="00275863"/>
    <w:rsid w:val="00277B39"/>
    <w:rsid w:val="00293B39"/>
    <w:rsid w:val="002B1296"/>
    <w:rsid w:val="002C367E"/>
    <w:rsid w:val="002C4333"/>
    <w:rsid w:val="002E4FFE"/>
    <w:rsid w:val="002E580B"/>
    <w:rsid w:val="00311428"/>
    <w:rsid w:val="00320119"/>
    <w:rsid w:val="003235FF"/>
    <w:rsid w:val="003559F4"/>
    <w:rsid w:val="003622B8"/>
    <w:rsid w:val="003804A4"/>
    <w:rsid w:val="003A0CA7"/>
    <w:rsid w:val="003A5856"/>
    <w:rsid w:val="003B56BC"/>
    <w:rsid w:val="003B7CB8"/>
    <w:rsid w:val="003E49F3"/>
    <w:rsid w:val="003F484B"/>
    <w:rsid w:val="003F4FF7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7136F"/>
    <w:rsid w:val="004907FB"/>
    <w:rsid w:val="004925E9"/>
    <w:rsid w:val="00494BCE"/>
    <w:rsid w:val="004B444B"/>
    <w:rsid w:val="004C163C"/>
    <w:rsid w:val="004C2E09"/>
    <w:rsid w:val="004D4154"/>
    <w:rsid w:val="004D643A"/>
    <w:rsid w:val="004E32E9"/>
    <w:rsid w:val="005217E1"/>
    <w:rsid w:val="00536957"/>
    <w:rsid w:val="005462DA"/>
    <w:rsid w:val="005670FC"/>
    <w:rsid w:val="00572741"/>
    <w:rsid w:val="00575559"/>
    <w:rsid w:val="005842C5"/>
    <w:rsid w:val="00594C52"/>
    <w:rsid w:val="005A7C3F"/>
    <w:rsid w:val="005B26CE"/>
    <w:rsid w:val="005B3600"/>
    <w:rsid w:val="005D1B38"/>
    <w:rsid w:val="005D6DC5"/>
    <w:rsid w:val="005D71C3"/>
    <w:rsid w:val="005F015E"/>
    <w:rsid w:val="005F2313"/>
    <w:rsid w:val="00607622"/>
    <w:rsid w:val="00616D96"/>
    <w:rsid w:val="00645020"/>
    <w:rsid w:val="00675691"/>
    <w:rsid w:val="00681A87"/>
    <w:rsid w:val="00686727"/>
    <w:rsid w:val="00690C1A"/>
    <w:rsid w:val="006912B1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E7456"/>
    <w:rsid w:val="007F057E"/>
    <w:rsid w:val="007F25E5"/>
    <w:rsid w:val="008067E0"/>
    <w:rsid w:val="00814084"/>
    <w:rsid w:val="00817F8E"/>
    <w:rsid w:val="00820C2C"/>
    <w:rsid w:val="008304DC"/>
    <w:rsid w:val="008554A8"/>
    <w:rsid w:val="008618A2"/>
    <w:rsid w:val="0086602B"/>
    <w:rsid w:val="008A5647"/>
    <w:rsid w:val="008B6645"/>
    <w:rsid w:val="008C3FC8"/>
    <w:rsid w:val="008D42BC"/>
    <w:rsid w:val="0090043C"/>
    <w:rsid w:val="00914AA0"/>
    <w:rsid w:val="009156EB"/>
    <w:rsid w:val="00927198"/>
    <w:rsid w:val="009425E6"/>
    <w:rsid w:val="00947F9D"/>
    <w:rsid w:val="00955B77"/>
    <w:rsid w:val="00983108"/>
    <w:rsid w:val="009926BF"/>
    <w:rsid w:val="009928FB"/>
    <w:rsid w:val="009C7C4A"/>
    <w:rsid w:val="009E0606"/>
    <w:rsid w:val="009E0838"/>
    <w:rsid w:val="009E395B"/>
    <w:rsid w:val="009E4C47"/>
    <w:rsid w:val="009E5872"/>
    <w:rsid w:val="009F66C3"/>
    <w:rsid w:val="00A010B8"/>
    <w:rsid w:val="00A24FD0"/>
    <w:rsid w:val="00A30882"/>
    <w:rsid w:val="00A35F2E"/>
    <w:rsid w:val="00A54E43"/>
    <w:rsid w:val="00A64DA9"/>
    <w:rsid w:val="00A72A30"/>
    <w:rsid w:val="00A74898"/>
    <w:rsid w:val="00A771CF"/>
    <w:rsid w:val="00A84687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37597"/>
    <w:rsid w:val="00B672DE"/>
    <w:rsid w:val="00B82E5F"/>
    <w:rsid w:val="00B86BA5"/>
    <w:rsid w:val="00B945C8"/>
    <w:rsid w:val="00B978FD"/>
    <w:rsid w:val="00BA5965"/>
    <w:rsid w:val="00BA7026"/>
    <w:rsid w:val="00BE3978"/>
    <w:rsid w:val="00BE4C5A"/>
    <w:rsid w:val="00BE67AD"/>
    <w:rsid w:val="00BF0A69"/>
    <w:rsid w:val="00BF2512"/>
    <w:rsid w:val="00C32C36"/>
    <w:rsid w:val="00C555CE"/>
    <w:rsid w:val="00C55DF0"/>
    <w:rsid w:val="00C61D48"/>
    <w:rsid w:val="00C640FB"/>
    <w:rsid w:val="00C6428A"/>
    <w:rsid w:val="00C65BF3"/>
    <w:rsid w:val="00C72A5B"/>
    <w:rsid w:val="00CC72C6"/>
    <w:rsid w:val="00CE1987"/>
    <w:rsid w:val="00CE2A93"/>
    <w:rsid w:val="00CE6A91"/>
    <w:rsid w:val="00D01B6F"/>
    <w:rsid w:val="00D03876"/>
    <w:rsid w:val="00D07606"/>
    <w:rsid w:val="00D31768"/>
    <w:rsid w:val="00D3527B"/>
    <w:rsid w:val="00D53BD1"/>
    <w:rsid w:val="00D912A5"/>
    <w:rsid w:val="00D92091"/>
    <w:rsid w:val="00D97A60"/>
    <w:rsid w:val="00DA2423"/>
    <w:rsid w:val="00DB5D99"/>
    <w:rsid w:val="00DC23D5"/>
    <w:rsid w:val="00DC406B"/>
    <w:rsid w:val="00DC5AFB"/>
    <w:rsid w:val="00DD262B"/>
    <w:rsid w:val="00DD72A5"/>
    <w:rsid w:val="00DF3459"/>
    <w:rsid w:val="00E02A77"/>
    <w:rsid w:val="00E06813"/>
    <w:rsid w:val="00E06C66"/>
    <w:rsid w:val="00E2594E"/>
    <w:rsid w:val="00E33F18"/>
    <w:rsid w:val="00E36E44"/>
    <w:rsid w:val="00E37580"/>
    <w:rsid w:val="00E53D20"/>
    <w:rsid w:val="00E61551"/>
    <w:rsid w:val="00E61FEB"/>
    <w:rsid w:val="00E75D78"/>
    <w:rsid w:val="00E93D27"/>
    <w:rsid w:val="00E97E59"/>
    <w:rsid w:val="00EA4A1B"/>
    <w:rsid w:val="00EC6D92"/>
    <w:rsid w:val="00ED231A"/>
    <w:rsid w:val="00EE5462"/>
    <w:rsid w:val="00EF6470"/>
    <w:rsid w:val="00F05F22"/>
    <w:rsid w:val="00F06FAD"/>
    <w:rsid w:val="00F10F58"/>
    <w:rsid w:val="00F10FE1"/>
    <w:rsid w:val="00F12253"/>
    <w:rsid w:val="00F23142"/>
    <w:rsid w:val="00F265D0"/>
    <w:rsid w:val="00F37EC7"/>
    <w:rsid w:val="00F43DAC"/>
    <w:rsid w:val="00F5372D"/>
    <w:rsid w:val="00F620EF"/>
    <w:rsid w:val="00F727A3"/>
    <w:rsid w:val="00F74CB5"/>
    <w:rsid w:val="00F762BD"/>
    <w:rsid w:val="00FB5FBE"/>
    <w:rsid w:val="00FC1CF1"/>
    <w:rsid w:val="00FE1FA9"/>
    <w:rsid w:val="00FE30BB"/>
    <w:rsid w:val="00FF5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011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1</Pages>
  <Words>226</Words>
  <Characters>1360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49</cp:revision>
  <dcterms:created xsi:type="dcterms:W3CDTF">2021-04-20T12:41:00Z</dcterms:created>
  <dcterms:modified xsi:type="dcterms:W3CDTF">2026-05-08T10:36:00Z</dcterms:modified>
</cp:coreProperties>
</file>